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2D" w:rsidRDefault="002E252D" w:rsidP="00BF74BF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2021</w:t>
      </w:r>
      <w:r>
        <w:rPr>
          <w:rFonts w:ascii="宋体" w:hAnsi="宋体" w:cs="宋体" w:hint="eastAsia"/>
          <w:b/>
          <w:bCs/>
          <w:sz w:val="44"/>
          <w:szCs w:val="44"/>
        </w:rPr>
        <w:t>年绩效评价工作说明</w:t>
      </w:r>
    </w:p>
    <w:p w:rsidR="002E252D" w:rsidRDefault="002E252D" w:rsidP="00E20E74">
      <w:pPr>
        <w:ind w:firstLineChars="200" w:firstLine="31680"/>
        <w:rPr>
          <w:rFonts w:ascii="新宋体" w:eastAsia="新宋体" w:hAnsi="新宋体" w:cs="Times New Roman"/>
          <w:sz w:val="30"/>
          <w:szCs w:val="30"/>
        </w:rPr>
      </w:pPr>
    </w:p>
    <w:p w:rsidR="002E252D" w:rsidRPr="00BF74BF" w:rsidRDefault="002E252D" w:rsidP="00E20E74">
      <w:pPr>
        <w:ind w:firstLineChars="200" w:firstLine="31680"/>
        <w:rPr>
          <w:rFonts w:ascii="仿宋_GB2312" w:eastAsia="仿宋_GB2312" w:hAnsi="新宋体" w:cs="Times New Roman"/>
          <w:sz w:val="30"/>
          <w:szCs w:val="30"/>
        </w:rPr>
      </w:pPr>
      <w:r w:rsidRPr="00E20E74">
        <w:rPr>
          <w:rFonts w:ascii="仿宋_GB2312" w:eastAsia="仿宋_GB2312" w:hAnsi="仿宋" w:cs="仿宋_GB2312"/>
          <w:color w:val="000000"/>
          <w:sz w:val="32"/>
          <w:szCs w:val="32"/>
        </w:rPr>
        <w:t>2021</w:t>
      </w:r>
      <w:r w:rsidRPr="00E20E74">
        <w:rPr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 w:rsidRPr="00BF74BF">
        <w:rPr>
          <w:rFonts w:ascii="仿宋_GB2312" w:eastAsia="仿宋_GB2312" w:hAnsi="仿宋" w:cs="仿宋_GB2312" w:hint="eastAsia"/>
          <w:color w:val="000000"/>
          <w:sz w:val="32"/>
          <w:szCs w:val="32"/>
        </w:rPr>
        <w:t>上半年，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科技发展局</w:t>
      </w:r>
      <w:r w:rsidRPr="00BF74BF">
        <w:rPr>
          <w:rFonts w:ascii="仿宋_GB2312" w:eastAsia="仿宋_GB2312" w:hAnsi="仿宋" w:cs="仿宋_GB2312" w:hint="eastAsia"/>
          <w:color w:val="000000"/>
          <w:sz w:val="32"/>
          <w:szCs w:val="32"/>
        </w:rPr>
        <w:t>完成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7</w:t>
      </w:r>
      <w:r w:rsidRPr="00BF74BF">
        <w:rPr>
          <w:rFonts w:ascii="仿宋_GB2312" w:eastAsia="仿宋_GB2312" w:hAnsi="仿宋" w:cs="仿宋_GB2312" w:hint="eastAsia"/>
          <w:color w:val="000000"/>
          <w:sz w:val="32"/>
          <w:szCs w:val="32"/>
        </w:rPr>
        <w:t>个项目绩效目标审核工作，涉及资金约</w:t>
      </w:r>
      <w:r>
        <w:rPr>
          <w:rFonts w:ascii="仿宋_GB2312" w:eastAsia="仿宋_GB2312" w:hAnsi="仿宋" w:cs="仿宋_GB2312"/>
          <w:color w:val="000000"/>
          <w:sz w:val="32"/>
          <w:szCs w:val="32"/>
        </w:rPr>
        <w:t>2565.5</w:t>
      </w:r>
      <w:r w:rsidRPr="00BF74BF">
        <w:rPr>
          <w:rFonts w:ascii="仿宋_GB2312" w:eastAsia="仿宋_GB2312" w:hAnsi="仿宋" w:cs="仿宋_GB2312" w:hint="eastAsia"/>
          <w:color w:val="000000"/>
          <w:sz w:val="32"/>
          <w:szCs w:val="32"/>
        </w:rPr>
        <w:t>万元。</w:t>
      </w:r>
      <w:bookmarkStart w:id="0" w:name="_GoBack"/>
      <w:bookmarkEnd w:id="0"/>
    </w:p>
    <w:sectPr w:rsidR="002E252D" w:rsidRPr="00BF74BF" w:rsidSect="00CA3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C7E"/>
    <w:rsid w:val="000800F5"/>
    <w:rsid w:val="00110CD9"/>
    <w:rsid w:val="00261C7E"/>
    <w:rsid w:val="002D3F72"/>
    <w:rsid w:val="002E252D"/>
    <w:rsid w:val="00476A0A"/>
    <w:rsid w:val="004857D5"/>
    <w:rsid w:val="00503DC8"/>
    <w:rsid w:val="005134E5"/>
    <w:rsid w:val="0055483B"/>
    <w:rsid w:val="00574D70"/>
    <w:rsid w:val="00590314"/>
    <w:rsid w:val="005B6A76"/>
    <w:rsid w:val="005F31E9"/>
    <w:rsid w:val="007A3596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BF74BF"/>
    <w:rsid w:val="00CA3D27"/>
    <w:rsid w:val="00D25D85"/>
    <w:rsid w:val="00E20E74"/>
    <w:rsid w:val="00F700C8"/>
    <w:rsid w:val="279C5648"/>
    <w:rsid w:val="329B2D1A"/>
    <w:rsid w:val="7234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2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CA3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3D27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CA3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3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8</Words>
  <Characters>51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</cp:revision>
  <dcterms:created xsi:type="dcterms:W3CDTF">2021-05-26T02:12:00Z</dcterms:created>
  <dcterms:modified xsi:type="dcterms:W3CDTF">2021-07-13T01:56:00Z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D315452F42014CC6A8A0EE8FD8AB10CA</vt:lpwstr>
  </property>
</Properties>
</file>