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BAC" w:rsidRDefault="00DF3BAC" w:rsidP="00E63B15">
      <w:pPr>
        <w:jc w:val="center"/>
        <w:rPr>
          <w:rFonts w:ascii="宋体" w:cs="Times New Roman"/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44"/>
          <w:szCs w:val="44"/>
        </w:rPr>
        <w:t>2021</w:t>
      </w:r>
      <w:r>
        <w:rPr>
          <w:rFonts w:ascii="宋体" w:hAnsi="宋体" w:cs="宋体" w:hint="eastAsia"/>
          <w:b/>
          <w:bCs/>
          <w:sz w:val="44"/>
          <w:szCs w:val="44"/>
        </w:rPr>
        <w:t>年政府采购预算公开说明</w:t>
      </w:r>
    </w:p>
    <w:p w:rsidR="00DF3BAC" w:rsidRDefault="00DF3BAC" w:rsidP="00463286">
      <w:pPr>
        <w:ind w:firstLineChars="200" w:firstLine="31680"/>
        <w:rPr>
          <w:rFonts w:ascii="新宋体" w:eastAsia="新宋体" w:hAnsi="新宋体" w:cs="Times New Roman"/>
          <w:sz w:val="30"/>
          <w:szCs w:val="30"/>
        </w:rPr>
      </w:pPr>
    </w:p>
    <w:p w:rsidR="00DF3BAC" w:rsidRDefault="00DF3BAC" w:rsidP="000A6FF9">
      <w:pPr>
        <w:ind w:firstLineChars="200" w:firstLine="31680"/>
        <w:rPr>
          <w:rFonts w:ascii="新宋体" w:eastAsia="新宋体" w:hAnsi="新宋体" w:cs="Times New Roman"/>
          <w:sz w:val="30"/>
          <w:szCs w:val="30"/>
        </w:rPr>
      </w:pPr>
      <w:r>
        <w:rPr>
          <w:rFonts w:ascii="新宋体" w:eastAsia="新宋体" w:hAnsi="新宋体" w:cs="新宋体"/>
          <w:sz w:val="30"/>
          <w:szCs w:val="30"/>
        </w:rPr>
        <w:t>2021</w:t>
      </w:r>
      <w:r>
        <w:rPr>
          <w:rFonts w:ascii="新宋体" w:eastAsia="新宋体" w:hAnsi="新宋体" w:cs="新宋体" w:hint="eastAsia"/>
          <w:sz w:val="30"/>
          <w:szCs w:val="30"/>
        </w:rPr>
        <w:t>年</w:t>
      </w:r>
      <w:r>
        <w:rPr>
          <w:rFonts w:ascii="新宋体" w:eastAsia="新宋体" w:hAnsi="新宋体" w:cs="新宋体"/>
          <w:sz w:val="30"/>
          <w:szCs w:val="30"/>
        </w:rPr>
        <w:t>,</w:t>
      </w:r>
      <w:r>
        <w:rPr>
          <w:rFonts w:ascii="新宋体" w:eastAsia="新宋体" w:hAnsi="新宋体" w:cs="新宋体" w:hint="eastAsia"/>
          <w:sz w:val="30"/>
          <w:szCs w:val="30"/>
        </w:rPr>
        <w:t>科技发展局政府采购服务类预算合计</w:t>
      </w:r>
      <w:r>
        <w:rPr>
          <w:rFonts w:ascii="新宋体" w:eastAsia="新宋体" w:hAnsi="新宋体" w:cs="新宋体"/>
          <w:sz w:val="30"/>
          <w:szCs w:val="30"/>
        </w:rPr>
        <w:t>5.9</w:t>
      </w:r>
      <w:r>
        <w:rPr>
          <w:rFonts w:ascii="新宋体" w:eastAsia="新宋体" w:hAnsi="新宋体" w:cs="新宋体" w:hint="eastAsia"/>
          <w:sz w:val="30"/>
          <w:szCs w:val="30"/>
        </w:rPr>
        <w:t>万元，政府采购集中采购预算</w:t>
      </w:r>
      <w:r>
        <w:rPr>
          <w:rFonts w:ascii="新宋体" w:eastAsia="新宋体" w:hAnsi="新宋体" w:cs="新宋体"/>
          <w:sz w:val="30"/>
          <w:szCs w:val="30"/>
        </w:rPr>
        <w:t>5.9</w:t>
      </w:r>
      <w:r>
        <w:rPr>
          <w:rFonts w:ascii="新宋体" w:eastAsia="新宋体" w:hAnsi="新宋体" w:cs="新宋体" w:hint="eastAsia"/>
          <w:sz w:val="30"/>
          <w:szCs w:val="30"/>
        </w:rPr>
        <w:t>万元，分散采购</w:t>
      </w:r>
      <w:bookmarkStart w:id="0" w:name="_GoBack"/>
      <w:bookmarkEnd w:id="0"/>
      <w:r>
        <w:rPr>
          <w:rFonts w:ascii="新宋体" w:eastAsia="新宋体" w:hAnsi="新宋体" w:cs="新宋体" w:hint="eastAsia"/>
          <w:sz w:val="30"/>
          <w:szCs w:val="30"/>
        </w:rPr>
        <w:t>零万元。</w:t>
      </w:r>
    </w:p>
    <w:sectPr w:rsidR="00DF3BAC" w:rsidSect="000764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C7E"/>
    <w:rsid w:val="000764A5"/>
    <w:rsid w:val="000A6FF9"/>
    <w:rsid w:val="00164DCB"/>
    <w:rsid w:val="00261C7E"/>
    <w:rsid w:val="00301AB0"/>
    <w:rsid w:val="00463286"/>
    <w:rsid w:val="004857D5"/>
    <w:rsid w:val="004D5A08"/>
    <w:rsid w:val="00590314"/>
    <w:rsid w:val="006B130B"/>
    <w:rsid w:val="0077417A"/>
    <w:rsid w:val="007A7F19"/>
    <w:rsid w:val="008433B9"/>
    <w:rsid w:val="008B664F"/>
    <w:rsid w:val="008D4753"/>
    <w:rsid w:val="00955185"/>
    <w:rsid w:val="00A04D5F"/>
    <w:rsid w:val="00A06D50"/>
    <w:rsid w:val="00AB6ECB"/>
    <w:rsid w:val="00B73125"/>
    <w:rsid w:val="00B82707"/>
    <w:rsid w:val="00B9318E"/>
    <w:rsid w:val="00BD652C"/>
    <w:rsid w:val="00DF3BAC"/>
    <w:rsid w:val="00E63B15"/>
    <w:rsid w:val="00EC43D1"/>
    <w:rsid w:val="00EE3CB9"/>
    <w:rsid w:val="00F700C8"/>
    <w:rsid w:val="00FC3F7E"/>
    <w:rsid w:val="2FD16D2C"/>
    <w:rsid w:val="32C96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4A5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0764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64A5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076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64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116</TotalTime>
  <Pages>1</Pages>
  <Words>10</Words>
  <Characters>60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8</cp:revision>
  <dcterms:created xsi:type="dcterms:W3CDTF">2021-05-26T02:12:00Z</dcterms:created>
  <dcterms:modified xsi:type="dcterms:W3CDTF">2021-07-12T09:18:00Z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2BA000B86EA74EA7BAD492ABCDBD514D</vt:lpwstr>
  </property>
</Properties>
</file>